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5972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CLOWEDE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73783C9C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Wallingford. Cordwainer.</w:t>
      </w:r>
    </w:p>
    <w:p w14:paraId="66BA1079" w14:textId="77777777" w:rsidR="00075B15" w:rsidRDefault="00075B15" w:rsidP="00075B15">
      <w:pPr>
        <w:pStyle w:val="NoSpacing"/>
        <w:rPr>
          <w:rFonts w:cs="Times New Roman"/>
          <w:szCs w:val="24"/>
        </w:rPr>
      </w:pPr>
    </w:p>
    <w:p w14:paraId="0B16F011" w14:textId="77777777" w:rsidR="00075B15" w:rsidRDefault="00075B15" w:rsidP="00075B15">
      <w:pPr>
        <w:pStyle w:val="NoSpacing"/>
        <w:rPr>
          <w:rFonts w:cs="Times New Roman"/>
          <w:szCs w:val="24"/>
        </w:rPr>
      </w:pPr>
    </w:p>
    <w:p w14:paraId="0A046431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Stephen </w:t>
      </w:r>
      <w:proofErr w:type="spellStart"/>
      <w:r>
        <w:rPr>
          <w:rFonts w:cs="Times New Roman"/>
          <w:szCs w:val="24"/>
        </w:rPr>
        <w:t>Morepathe</w:t>
      </w:r>
      <w:proofErr w:type="spellEnd"/>
      <w:r>
        <w:rPr>
          <w:rFonts w:cs="Times New Roman"/>
          <w:szCs w:val="24"/>
        </w:rPr>
        <w:t xml:space="preserve">(q.v.) brought a plaint of debt against him,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65845F20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Mercham</w:t>
      </w:r>
      <w:proofErr w:type="spellEnd"/>
      <w:r>
        <w:rPr>
          <w:rFonts w:cs="Times New Roman"/>
          <w:szCs w:val="24"/>
        </w:rPr>
        <w:t xml:space="preserve"> of Wallingford(q.v.) and William Lane of Wallingford(q.v.).</w:t>
      </w:r>
    </w:p>
    <w:p w14:paraId="224238BA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6186F2D6" w14:textId="77777777" w:rsidR="00075B15" w:rsidRDefault="00075B15" w:rsidP="00075B15">
      <w:pPr>
        <w:pStyle w:val="NoSpacing"/>
        <w:rPr>
          <w:rFonts w:cs="Times New Roman"/>
          <w:szCs w:val="24"/>
        </w:rPr>
      </w:pPr>
    </w:p>
    <w:p w14:paraId="111EEF96" w14:textId="77777777" w:rsidR="00075B15" w:rsidRDefault="00075B15" w:rsidP="00075B15">
      <w:pPr>
        <w:pStyle w:val="NoSpacing"/>
        <w:rPr>
          <w:rFonts w:cs="Times New Roman"/>
          <w:szCs w:val="24"/>
        </w:rPr>
      </w:pPr>
    </w:p>
    <w:p w14:paraId="6AD9F9EC" w14:textId="77777777" w:rsidR="00075B15" w:rsidRDefault="00075B15" w:rsidP="00075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2023</w:t>
      </w:r>
    </w:p>
    <w:p w14:paraId="668EE0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B1BA" w14:textId="77777777" w:rsidR="00075B15" w:rsidRDefault="00075B15" w:rsidP="009139A6">
      <w:r>
        <w:separator/>
      </w:r>
    </w:p>
  </w:endnote>
  <w:endnote w:type="continuationSeparator" w:id="0">
    <w:p w14:paraId="7618BCE8" w14:textId="77777777" w:rsidR="00075B15" w:rsidRDefault="00075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8B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B3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E3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7A8CF" w14:textId="77777777" w:rsidR="00075B15" w:rsidRDefault="00075B15" w:rsidP="009139A6">
      <w:r>
        <w:separator/>
      </w:r>
    </w:p>
  </w:footnote>
  <w:footnote w:type="continuationSeparator" w:id="0">
    <w:p w14:paraId="70723924" w14:textId="77777777" w:rsidR="00075B15" w:rsidRDefault="00075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4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76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A6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15"/>
    <w:rsid w:val="000666E0"/>
    <w:rsid w:val="00075B1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5206"/>
  <w15:chartTrackingRefBased/>
  <w15:docId w15:val="{324FB6DC-E63B-4A51-803A-C94DFB27D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5B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2023-07-14T21:01:00Z</dcterms:created>
  <dcterms:modified xsi:type="dcterms:W3CDTF">2023-07-14T21:02:00Z</dcterms:modified>
</cp:coreProperties>
</file>